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06D6" w:rsidRPr="00971092" w:rsidRDefault="00F706D6">
      <w:pPr>
        <w:rPr>
          <w:noProof/>
          <w:lang w:val="en-US"/>
        </w:rPr>
      </w:pPr>
      <w:r>
        <w:rPr>
          <w:noProof/>
        </w:rPr>
        <w:t xml:space="preserve">Транзакция </w:t>
      </w:r>
      <w:r>
        <w:rPr>
          <w:noProof/>
          <w:lang w:val="en-US"/>
        </w:rPr>
        <w:t>SECATT</w:t>
      </w:r>
    </w:p>
    <w:p w:rsidR="00F706D6" w:rsidRDefault="00F706D6">
      <w:r w:rsidRPr="00DA66EC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21.5pt;height:354pt;visibility:visible">
            <v:imagedata r:id="rId4" o:title="" cropbottom="38883f" cropright="40842f"/>
          </v:shape>
        </w:pict>
      </w:r>
    </w:p>
    <w:p w:rsidR="00F706D6" w:rsidRDefault="00F706D6">
      <w:r>
        <w:rPr>
          <w:noProof/>
        </w:rPr>
        <w:pict>
          <v:rect id="_x0000_s1026" style="position:absolute;margin-left:71.7pt;margin-top:50.3pt;width:42pt;height:30pt;z-index:251658240" filled="f" strokeweight="4.5pt"/>
        </w:pict>
      </w:r>
      <w:r w:rsidRPr="00DA66EC">
        <w:rPr>
          <w:noProof/>
        </w:rPr>
        <w:pict>
          <v:shape id="Рисунок 4" o:spid="_x0000_i1026" type="#_x0000_t75" style="width:469.5pt;height:277.5pt;visibility:visible">
            <v:imagedata r:id="rId5" o:title="" cropbottom="36434f" cropright="45868f"/>
          </v:shape>
        </w:pict>
      </w:r>
    </w:p>
    <w:p w:rsidR="00F706D6" w:rsidRDefault="00F706D6">
      <w:r w:rsidRPr="00DA66EC">
        <w:rPr>
          <w:noProof/>
        </w:rPr>
        <w:pict>
          <v:shape id="Рисунок 7" o:spid="_x0000_i1027" type="#_x0000_t75" style="width:395.25pt;height:199.5pt;visibility:visible">
            <v:imagedata r:id="rId6" o:title=""/>
          </v:shape>
        </w:pict>
      </w:r>
    </w:p>
    <w:p w:rsidR="00F706D6" w:rsidRDefault="00F706D6">
      <w:r w:rsidRPr="00DA66EC">
        <w:rPr>
          <w:noProof/>
        </w:rPr>
        <w:pict>
          <v:shape id="Рисунок 10" o:spid="_x0000_i1028" type="#_x0000_t75" style="width:403.5pt;height:285.75pt;visibility:visible">
            <v:imagedata r:id="rId7" o:title="" cropbottom="27845f" cropright="44292f"/>
          </v:shape>
        </w:pict>
      </w:r>
    </w:p>
    <w:p w:rsidR="00F706D6" w:rsidRDefault="00F706D6"/>
    <w:p w:rsidR="00F706D6" w:rsidRDefault="00F706D6">
      <w:pPr>
        <w:rPr>
          <w:noProof/>
        </w:rPr>
        <w:sectPr w:rsidR="00F706D6" w:rsidSect="005E0D3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DA66EC">
        <w:rPr>
          <w:noProof/>
        </w:rPr>
        <w:pict>
          <v:shape id="Рисунок 13" o:spid="_x0000_i1029" type="#_x0000_t75" style="width:468pt;height:81pt;visibility:visible">
            <v:imagedata r:id="rId8" o:title="" croptop="57564f" cropright="29703f"/>
          </v:shape>
        </w:pict>
      </w:r>
    </w:p>
    <w:p w:rsidR="00000000" w:rsidRDefault="00F706D6"/>
    <w:sectPr w:rsidR="000000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attachedTemplate r:id="rId1"/>
  <w:defaultTabStop w:val="708"/>
  <w:characterSpacingControl w:val="doNotCompress"/>
  <w:compat>
    <w:useFELayout/>
  </w:compat>
  <w:rsids>
    <w:rsidRoot w:val="00F706D6"/>
    <w:rsid w:val="00F706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sm\macrosets\standard\dot\neutral_en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neutral_en.dot</Template>
  <TotalTime>0</TotalTime>
  <Pages>1</Pages>
  <Words>3</Words>
  <Characters>28</Characters>
  <Application>Microsoft Office Word</Application>
  <DocSecurity>0</DocSecurity>
  <Lines>28</Lines>
  <Paragraphs>2</Paragraphs>
  <ScaleCrop>false</ScaleCrop>
  <Company>Reanimator Extreme Edition</Company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Alisa</dc:creator>
  <cp:keywords/>
  <dc:description/>
  <cp:lastModifiedBy/>
  <cp:revision>1</cp:revision>
  <dcterms:created xsi:type="dcterms:W3CDTF">2008-06-15T21:35:00Z</dcterms:created>
</cp:coreProperties>
</file>